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0" w:type="auto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1"/>
        <w:gridCol w:w="963"/>
        <w:gridCol w:w="137"/>
        <w:gridCol w:w="1025"/>
        <w:gridCol w:w="625"/>
        <w:gridCol w:w="1163"/>
        <w:gridCol w:w="350"/>
        <w:gridCol w:w="887"/>
        <w:gridCol w:w="888"/>
        <w:gridCol w:w="275"/>
        <w:gridCol w:w="412"/>
        <w:gridCol w:w="413"/>
        <w:gridCol w:w="350"/>
        <w:gridCol w:w="937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招商经费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[114]枣庄高新区综合执法局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[114001]枣庄高新区综合执法局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05" w:hRule="atLeast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招商经费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未完成指标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工作对接次数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≥30次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0次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是否及时对接招商工作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未按时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未按时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招商工作完成情况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不合格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年度投入预算费用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≤12万元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  <w:r>
              <w:rPr>
                <w:rFonts w:hint="eastAsia" w:ascii="宋体" w:hAnsi="宋体" w:cs="宋体"/>
                <w:color w:val="05010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50100"/>
                <w:sz w:val="18"/>
                <w:szCs w:val="18"/>
                <w:lang w:val="en-US" w:eastAsia="zh-CN"/>
              </w:rPr>
              <w:t>未付款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优化投资环境提高服务效率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服务环境优化产业结构升级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否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受惠企业满意度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因疫情原因未外出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ZDYzZDhiOGQ2MTE2NmVlYzY2Zjg5OWY5MWZmNjUifQ=="/>
  </w:docVars>
  <w:rsids>
    <w:rsidRoot w:val="7ECB3423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15240661"/>
    <w:rsid w:val="17000BBA"/>
    <w:rsid w:val="17DB087C"/>
    <w:rsid w:val="18592C61"/>
    <w:rsid w:val="1E402CA8"/>
    <w:rsid w:val="327442D1"/>
    <w:rsid w:val="357F3E7C"/>
    <w:rsid w:val="36C86752"/>
    <w:rsid w:val="382A164D"/>
    <w:rsid w:val="38ED1130"/>
    <w:rsid w:val="3B507EEB"/>
    <w:rsid w:val="3D23576C"/>
    <w:rsid w:val="49641A62"/>
    <w:rsid w:val="4B5F229B"/>
    <w:rsid w:val="4B61106D"/>
    <w:rsid w:val="4EC03B6E"/>
    <w:rsid w:val="64081F75"/>
    <w:rsid w:val="660E7A5E"/>
    <w:rsid w:val="6F6B6320"/>
    <w:rsid w:val="74BC6CA4"/>
    <w:rsid w:val="7E6B697A"/>
    <w:rsid w:val="7ECB34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font01"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9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%5b114001%5d&#26531;&#24196;&#39640;&#26032;&#21306;&#32508;&#21512;&#25191;&#27861;&#23616;-&#25307;&#21830;&#32463;&#36153;-2022-&#39033;&#30446;&#33258;&#35780;&#25209;&#22797;&#34920;%20(3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[114001]枣庄高新区综合执法局-招商经费-2022-项目自评批复表 (3).wpt</Template>
  <Pages>1</Pages>
  <Words>382</Words>
  <Characters>450</Characters>
  <Lines>4</Lines>
  <Paragraphs>1</Paragraphs>
  <TotalTime>0</TotalTime>
  <ScaleCrop>false</ScaleCrop>
  <LinksUpToDate>false</LinksUpToDate>
  <CharactersWithSpaces>456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2023-03-31T02:28:00Z</dcterms:created>
  <dc:creator>HP</dc:creator>
  <cp:lastModifiedBy>HP</cp:lastModifiedBy>
  <dcterms:modified xsi:type="dcterms:W3CDTF">2023-03-31T02:30:40Z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30047DB6F16A4CDAB13341D58DBA0802</vt:lpwstr>
  </property>
</Properties>
</file>